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37" w:rsidRPr="00DF7E1E" w:rsidRDefault="00EF0C37" w:rsidP="00DF7E1E">
      <w:pPr>
        <w:jc w:val="right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3.05pt;margin-top:-2.55pt;width:45.05pt;height:70.7pt;z-index:251658240;mso-wrap-distance-left:7.1pt;mso-wrap-distance-right:7.1pt;mso-position-horizontal-relative:page">
            <v:imagedata r:id="rId7" o:title=""/>
            <w10:wrap type="topAndBottom" anchorx="page"/>
          </v:shape>
        </w:pict>
      </w:r>
      <w:r>
        <w:tab/>
      </w:r>
      <w:r>
        <w:tab/>
      </w:r>
      <w:r w:rsidRPr="00DF7E1E">
        <w:rPr>
          <w:sz w:val="24"/>
          <w:szCs w:val="24"/>
        </w:rPr>
        <w:t>ПРОЕКТ</w:t>
      </w:r>
    </w:p>
    <w:p w:rsidR="00EF0C37" w:rsidRDefault="00EF0C37">
      <w:pPr>
        <w:jc w:val="both"/>
      </w:pPr>
    </w:p>
    <w:p w:rsidR="00EF0C37" w:rsidRDefault="00EF0C37">
      <w:pPr>
        <w:jc w:val="both"/>
      </w:pPr>
    </w:p>
    <w:p w:rsidR="00EF0C37" w:rsidRDefault="00EF0C37">
      <w:pPr>
        <w:jc w:val="both"/>
        <w:rPr>
          <w:sz w:val="12"/>
        </w:rPr>
      </w:pPr>
    </w:p>
    <w:p w:rsidR="00EF0C37" w:rsidRDefault="00EF0C37" w:rsidP="004D41DE">
      <w:pPr>
        <w:jc w:val="center"/>
        <w:rPr>
          <w:b/>
          <w:sz w:val="36"/>
        </w:rPr>
      </w:pPr>
      <w:r>
        <w:rPr>
          <w:b/>
          <w:sz w:val="36"/>
        </w:rPr>
        <w:t>РОССИЙСКАЯ ФЕДЕРАЦИЯ</w:t>
      </w:r>
    </w:p>
    <w:p w:rsidR="00EF0C37" w:rsidRDefault="00EF0C37" w:rsidP="004D41DE">
      <w:pPr>
        <w:jc w:val="center"/>
      </w:pPr>
      <w:r>
        <w:rPr>
          <w:b/>
          <w:sz w:val="36"/>
        </w:rPr>
        <w:t>РОСТОВСКАЯ ОБЛАСТЬ</w:t>
      </w:r>
    </w:p>
    <w:p w:rsidR="00EF0C37" w:rsidRDefault="00EF0C37" w:rsidP="004D41DE">
      <w:pPr>
        <w:jc w:val="center"/>
      </w:pPr>
    </w:p>
    <w:p w:rsidR="00EF0C37" w:rsidRDefault="00EF0C37" w:rsidP="004D41DE">
      <w:pPr>
        <w:jc w:val="center"/>
        <w:rPr>
          <w:b/>
          <w:sz w:val="28"/>
        </w:rPr>
      </w:pPr>
      <w:r>
        <w:rPr>
          <w:b/>
          <w:sz w:val="28"/>
        </w:rPr>
        <w:t>Муниципальное образование «Каменоломненское городское поселение»</w:t>
      </w:r>
    </w:p>
    <w:p w:rsidR="00EF0C37" w:rsidRDefault="00EF0C37" w:rsidP="004D41DE">
      <w:pPr>
        <w:jc w:val="center"/>
        <w:rPr>
          <w:b/>
          <w:sz w:val="24"/>
        </w:rPr>
      </w:pPr>
      <w:r>
        <w:rPr>
          <w:b/>
          <w:sz w:val="28"/>
        </w:rPr>
        <w:t>Администрация Каменоломненского городского поселения</w:t>
      </w:r>
    </w:p>
    <w:p w:rsidR="00EF0C37" w:rsidRDefault="00EF0C37" w:rsidP="004D41DE">
      <w:pPr>
        <w:pStyle w:val="Heading4"/>
      </w:pPr>
      <w:r>
        <w:t>ПОСТАНОВЛЕНИЕ</w:t>
      </w:r>
    </w:p>
    <w:p w:rsidR="00EF0C37" w:rsidRDefault="00EF0C37" w:rsidP="00733049"/>
    <w:p w:rsidR="00EF0C37" w:rsidRPr="00733049" w:rsidRDefault="00EF0C37" w:rsidP="00733049"/>
    <w:p w:rsidR="00EF0C37" w:rsidRDefault="00EF0C37" w:rsidP="004D41DE">
      <w:pPr>
        <w:jc w:val="center"/>
      </w:pPr>
    </w:p>
    <w:p w:rsidR="00EF0C37" w:rsidRDefault="00EF0C37">
      <w:pPr>
        <w:jc w:val="both"/>
        <w:rPr>
          <w:b/>
          <w:sz w:val="28"/>
        </w:rPr>
      </w:pPr>
      <w:r>
        <w:rPr>
          <w:b/>
          <w:sz w:val="28"/>
        </w:rPr>
        <w:t xml:space="preserve">                                                     </w:t>
      </w:r>
      <w:r>
        <w:rPr>
          <w:b/>
          <w:sz w:val="28"/>
        </w:rPr>
        <w:tab/>
        <w:t xml:space="preserve"> № </w:t>
      </w:r>
      <w:r>
        <w:rPr>
          <w:b/>
          <w:sz w:val="28"/>
        </w:rPr>
        <w:tab/>
        <w:t xml:space="preserve">                   р.п.  Каменоломни</w:t>
      </w:r>
    </w:p>
    <w:p w:rsidR="00EF0C37" w:rsidRDefault="00EF0C37"/>
    <w:p w:rsidR="00EF0C37" w:rsidRDefault="00EF0C37"/>
    <w:p w:rsidR="00EF0C37" w:rsidRDefault="00EF0C37" w:rsidP="00BD2ADE">
      <w:pPr>
        <w:pStyle w:val="BodyText2"/>
        <w:rPr>
          <w:szCs w:val="28"/>
        </w:rPr>
      </w:pPr>
      <w:r>
        <w:rPr>
          <w:szCs w:val="28"/>
        </w:rPr>
        <w:t xml:space="preserve"> </w:t>
      </w:r>
      <w:r w:rsidRPr="00A5709E">
        <w:rPr>
          <w:szCs w:val="28"/>
        </w:rPr>
        <w:t xml:space="preserve">Об утверждении </w:t>
      </w:r>
      <w:r>
        <w:rPr>
          <w:szCs w:val="28"/>
        </w:rPr>
        <w:t xml:space="preserve">долгосрочной целевой программы </w:t>
      </w:r>
    </w:p>
    <w:p w:rsidR="00EF0C37" w:rsidRDefault="00EF0C37" w:rsidP="0027613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</w:t>
      </w:r>
      <w:r w:rsidRPr="00D87538">
        <w:rPr>
          <w:sz w:val="28"/>
          <w:szCs w:val="28"/>
        </w:rPr>
        <w:t xml:space="preserve">Развитие физической культуры и  массового спорта </w:t>
      </w:r>
    </w:p>
    <w:p w:rsidR="00EF0C37" w:rsidRDefault="00EF0C37" w:rsidP="0027613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87538">
        <w:rPr>
          <w:sz w:val="28"/>
          <w:szCs w:val="28"/>
        </w:rPr>
        <w:t xml:space="preserve">в </w:t>
      </w:r>
      <w:r>
        <w:rPr>
          <w:sz w:val="28"/>
          <w:szCs w:val="28"/>
        </w:rPr>
        <w:t>Каменоломненском городском</w:t>
      </w:r>
      <w:r w:rsidRPr="00D87538">
        <w:rPr>
          <w:sz w:val="28"/>
          <w:szCs w:val="28"/>
        </w:rPr>
        <w:t xml:space="preserve"> поселении Октябрьского</w:t>
      </w:r>
    </w:p>
    <w:p w:rsidR="00EF0C37" w:rsidRPr="00ED7016" w:rsidRDefault="00EF0C37" w:rsidP="0027613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района  на 2011</w:t>
      </w:r>
      <w:r w:rsidRPr="00D87538">
        <w:rPr>
          <w:sz w:val="28"/>
          <w:szCs w:val="28"/>
        </w:rPr>
        <w:t>-201</w:t>
      </w:r>
      <w:r>
        <w:rPr>
          <w:sz w:val="28"/>
          <w:szCs w:val="28"/>
        </w:rPr>
        <w:t>3 годы</w:t>
      </w:r>
      <w:r w:rsidRPr="00ED7016">
        <w:rPr>
          <w:sz w:val="28"/>
          <w:szCs w:val="28"/>
        </w:rPr>
        <w:t>»</w:t>
      </w:r>
    </w:p>
    <w:p w:rsidR="00EF0C37" w:rsidRPr="00A5709E" w:rsidRDefault="00EF0C37" w:rsidP="004D41DE">
      <w:pPr>
        <w:pStyle w:val="BodyText2"/>
        <w:jc w:val="both"/>
        <w:rPr>
          <w:szCs w:val="28"/>
        </w:rPr>
      </w:pPr>
    </w:p>
    <w:p w:rsidR="00EF0C37" w:rsidRPr="00151D82" w:rsidRDefault="00EF0C37" w:rsidP="008B6A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709E">
        <w:rPr>
          <w:szCs w:val="28"/>
        </w:rPr>
        <w:t xml:space="preserve">         </w:t>
      </w:r>
      <w:r w:rsidRPr="00151D8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распоряжением</w:t>
      </w:r>
      <w:r w:rsidRPr="001B7F7F">
        <w:rPr>
          <w:sz w:val="28"/>
          <w:szCs w:val="28"/>
        </w:rPr>
        <w:t xml:space="preserve"> Главы Администрации Каменоло</w:t>
      </w:r>
      <w:r w:rsidRPr="001B7F7F">
        <w:rPr>
          <w:sz w:val="28"/>
          <w:szCs w:val="28"/>
        </w:rPr>
        <w:t>м</w:t>
      </w:r>
      <w:r w:rsidRPr="001B7F7F">
        <w:rPr>
          <w:sz w:val="28"/>
          <w:szCs w:val="28"/>
        </w:rPr>
        <w:t>ненского городского поселения №</w:t>
      </w:r>
      <w:r>
        <w:rPr>
          <w:sz w:val="28"/>
          <w:szCs w:val="28"/>
        </w:rPr>
        <w:t xml:space="preserve"> 59</w:t>
      </w:r>
      <w:r w:rsidRPr="001B7F7F">
        <w:rPr>
          <w:sz w:val="28"/>
          <w:szCs w:val="28"/>
        </w:rPr>
        <w:t xml:space="preserve"> от </w:t>
      </w:r>
      <w:r>
        <w:rPr>
          <w:sz w:val="28"/>
          <w:szCs w:val="28"/>
        </w:rPr>
        <w:t>12.05.2008</w:t>
      </w:r>
      <w:r w:rsidRPr="001B7F7F">
        <w:rPr>
          <w:sz w:val="28"/>
          <w:szCs w:val="28"/>
        </w:rPr>
        <w:t xml:space="preserve"> года «</w:t>
      </w:r>
      <w:r w:rsidRPr="001B7F7F">
        <w:rPr>
          <w:rStyle w:val="Strong"/>
          <w:b w:val="0"/>
          <w:sz w:val="28"/>
          <w:szCs w:val="28"/>
        </w:rPr>
        <w:t xml:space="preserve">О </w:t>
      </w:r>
      <w:r>
        <w:rPr>
          <w:rStyle w:val="Strong"/>
          <w:b w:val="0"/>
          <w:sz w:val="28"/>
          <w:szCs w:val="28"/>
        </w:rPr>
        <w:t>порядке принятия решений о разработке долгосрочных целевых программ</w:t>
      </w:r>
      <w:r w:rsidRPr="001B7F7F">
        <w:rPr>
          <w:rStyle w:val="Strong"/>
          <w:b w:val="0"/>
          <w:sz w:val="28"/>
          <w:szCs w:val="28"/>
        </w:rPr>
        <w:t xml:space="preserve"> </w:t>
      </w:r>
      <w:r w:rsidRPr="001B7F7F">
        <w:rPr>
          <w:sz w:val="28"/>
          <w:szCs w:val="28"/>
        </w:rPr>
        <w:t>Каменоломненского городского</w:t>
      </w:r>
      <w:r w:rsidRPr="001B7F7F">
        <w:rPr>
          <w:rStyle w:val="Strong"/>
          <w:b w:val="0"/>
          <w:sz w:val="28"/>
          <w:szCs w:val="28"/>
        </w:rPr>
        <w:t xml:space="preserve"> поселения</w:t>
      </w:r>
      <w:r>
        <w:rPr>
          <w:rStyle w:val="Strong"/>
          <w:b w:val="0"/>
          <w:sz w:val="28"/>
          <w:szCs w:val="28"/>
        </w:rPr>
        <w:t xml:space="preserve"> и их формирование и реализация</w:t>
      </w:r>
      <w:r w:rsidRPr="001B7F7F">
        <w:rPr>
          <w:rStyle w:val="Strong"/>
          <w:b w:val="0"/>
          <w:sz w:val="28"/>
          <w:szCs w:val="28"/>
        </w:rPr>
        <w:t>»</w:t>
      </w:r>
      <w:r w:rsidRPr="00151D82">
        <w:rPr>
          <w:sz w:val="28"/>
          <w:szCs w:val="28"/>
        </w:rPr>
        <w:t xml:space="preserve"> </w:t>
      </w:r>
    </w:p>
    <w:p w:rsidR="00EF0C37" w:rsidRPr="00A5709E" w:rsidRDefault="00EF0C37">
      <w:pPr>
        <w:pStyle w:val="BodyText2"/>
        <w:rPr>
          <w:szCs w:val="28"/>
        </w:rPr>
      </w:pPr>
    </w:p>
    <w:p w:rsidR="00EF0C37" w:rsidRPr="00A5709E" w:rsidRDefault="00EF0C37" w:rsidP="008323F5">
      <w:pPr>
        <w:pStyle w:val="BodyText2"/>
        <w:jc w:val="center"/>
        <w:rPr>
          <w:b/>
          <w:szCs w:val="28"/>
        </w:rPr>
      </w:pPr>
      <w:r w:rsidRPr="00A5709E">
        <w:rPr>
          <w:b/>
          <w:szCs w:val="28"/>
        </w:rPr>
        <w:t>ПОСТАНОВЛЯЮ:</w:t>
      </w:r>
    </w:p>
    <w:p w:rsidR="00EF0C37" w:rsidRPr="00A5709E" w:rsidRDefault="00EF0C37">
      <w:pPr>
        <w:pStyle w:val="BodyText2"/>
        <w:rPr>
          <w:szCs w:val="28"/>
        </w:rPr>
      </w:pPr>
    </w:p>
    <w:p w:rsidR="00EF0C37" w:rsidRPr="00A92648" w:rsidRDefault="00EF0C37" w:rsidP="00A9264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92648">
        <w:rPr>
          <w:sz w:val="28"/>
          <w:szCs w:val="28"/>
        </w:rPr>
        <w:t>Утвердить долгосрочную целевую программу «Развитие физической культуры и  массового спорта в Каменоломненском городском поселении Октябрького района  на 2011-2013 годы ».</w:t>
      </w:r>
    </w:p>
    <w:p w:rsidR="00EF0C37" w:rsidRDefault="00EF0C37" w:rsidP="00A262AD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его официального обнародования в следующем информационном бюллетени.</w:t>
      </w:r>
    </w:p>
    <w:p w:rsidR="00EF0C37" w:rsidRPr="00A92648" w:rsidRDefault="00EF0C37" w:rsidP="00E94F0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 момента вступления данного постановления в силу признать утрати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шим силу </w:t>
      </w:r>
      <w:r w:rsidRPr="00A92648">
        <w:rPr>
          <w:sz w:val="28"/>
          <w:szCs w:val="28"/>
        </w:rPr>
        <w:t>постановление Главы Каменоломненского городского посел</w:t>
      </w:r>
      <w:r w:rsidRPr="00A92648">
        <w:rPr>
          <w:sz w:val="28"/>
          <w:szCs w:val="28"/>
        </w:rPr>
        <w:t>е</w:t>
      </w:r>
      <w:r w:rsidRPr="00A92648">
        <w:rPr>
          <w:sz w:val="28"/>
          <w:szCs w:val="28"/>
        </w:rPr>
        <w:t>ния № 196 от 11.08.2010 «Об утверждении долгосрочной целевой пр</w:t>
      </w:r>
      <w:r w:rsidRPr="00A92648">
        <w:rPr>
          <w:sz w:val="28"/>
          <w:szCs w:val="28"/>
        </w:rPr>
        <w:t>о</w:t>
      </w:r>
      <w:r w:rsidRPr="00A92648">
        <w:rPr>
          <w:sz w:val="28"/>
          <w:szCs w:val="28"/>
        </w:rPr>
        <w:t>граммы «Развитие физической культуры и  массового спорта в Камен</w:t>
      </w:r>
      <w:r w:rsidRPr="00A92648">
        <w:rPr>
          <w:sz w:val="28"/>
          <w:szCs w:val="28"/>
        </w:rPr>
        <w:t>о</w:t>
      </w:r>
      <w:r w:rsidRPr="00A92648">
        <w:rPr>
          <w:sz w:val="28"/>
          <w:szCs w:val="28"/>
        </w:rPr>
        <w:t>ломненском городском поселении Октябрьского района  на 2010-2012 годы»</w:t>
      </w:r>
    </w:p>
    <w:p w:rsidR="00EF0C37" w:rsidRPr="00A92648" w:rsidRDefault="00EF0C37" w:rsidP="00733049">
      <w:pPr>
        <w:pStyle w:val="BodyText2"/>
        <w:numPr>
          <w:ilvl w:val="0"/>
          <w:numId w:val="12"/>
        </w:numPr>
        <w:jc w:val="both"/>
        <w:rPr>
          <w:szCs w:val="28"/>
        </w:rPr>
      </w:pPr>
      <w:r w:rsidRPr="00A92648">
        <w:rPr>
          <w:szCs w:val="28"/>
        </w:rPr>
        <w:t>Контроль за  исполнением  данного постановления оставляю за собой.</w:t>
      </w:r>
    </w:p>
    <w:p w:rsidR="00EF0C37" w:rsidRPr="00A5709E" w:rsidRDefault="00EF0C37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</w:p>
    <w:p w:rsidR="00EF0C37" w:rsidRPr="00A5709E" w:rsidRDefault="00EF0C37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</w:p>
    <w:p w:rsidR="00EF0C37" w:rsidRDefault="00EF0C37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  <w:r w:rsidRPr="00A5709E">
        <w:rPr>
          <w:b/>
          <w:szCs w:val="28"/>
        </w:rPr>
        <w:t xml:space="preserve">Глава </w:t>
      </w:r>
      <w:r>
        <w:rPr>
          <w:b/>
          <w:szCs w:val="28"/>
        </w:rPr>
        <w:t>Каменоломненского</w:t>
      </w:r>
    </w:p>
    <w:p w:rsidR="00EF0C37" w:rsidRPr="00A5709E" w:rsidRDefault="00EF0C37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  <w:r>
        <w:rPr>
          <w:b/>
          <w:szCs w:val="28"/>
        </w:rPr>
        <w:t>городского поселения</w:t>
      </w:r>
      <w:r w:rsidRPr="00A5709E">
        <w:rPr>
          <w:b/>
          <w:szCs w:val="28"/>
        </w:rPr>
        <w:t xml:space="preserve">                                     </w:t>
      </w:r>
      <w:r>
        <w:rPr>
          <w:b/>
          <w:szCs w:val="28"/>
        </w:rPr>
        <w:t xml:space="preserve">               </w:t>
      </w:r>
      <w:r w:rsidRPr="00A5709E">
        <w:rPr>
          <w:b/>
          <w:szCs w:val="28"/>
        </w:rPr>
        <w:t xml:space="preserve"> </w:t>
      </w:r>
      <w:r>
        <w:rPr>
          <w:b/>
          <w:szCs w:val="28"/>
        </w:rPr>
        <w:t>В. П. Каколевский</w:t>
      </w:r>
    </w:p>
    <w:sectPr w:rsidR="00EF0C37" w:rsidRPr="00A5709E" w:rsidSect="00442230">
      <w:headerReference w:type="even" r:id="rId8"/>
      <w:headerReference w:type="default" r:id="rId9"/>
      <w:pgSz w:w="11907" w:h="16840" w:code="9"/>
      <w:pgMar w:top="142" w:right="851" w:bottom="119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C37" w:rsidRDefault="00EF0C37">
      <w:r>
        <w:separator/>
      </w:r>
    </w:p>
  </w:endnote>
  <w:endnote w:type="continuationSeparator" w:id="0">
    <w:p w:rsidR="00EF0C37" w:rsidRDefault="00EF0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C37" w:rsidRDefault="00EF0C37">
      <w:r>
        <w:separator/>
      </w:r>
    </w:p>
  </w:footnote>
  <w:footnote w:type="continuationSeparator" w:id="0">
    <w:p w:rsidR="00EF0C37" w:rsidRDefault="00EF0C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C37" w:rsidRDefault="00EF0C3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0C37" w:rsidRDefault="00EF0C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C37" w:rsidRDefault="00EF0C3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0C37" w:rsidRDefault="00EF0C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33549C5"/>
    <w:multiLevelType w:val="singleLevel"/>
    <w:tmpl w:val="882CA87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88E4EBA"/>
    <w:multiLevelType w:val="hybridMultilevel"/>
    <w:tmpl w:val="E5A6AC66"/>
    <w:lvl w:ilvl="0" w:tplc="C9A8BFF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6C8465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32EB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51657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4A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F405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BA58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70E9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807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3EA6DD6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4">
    <w:nsid w:val="24C3088F"/>
    <w:multiLevelType w:val="hybridMultilevel"/>
    <w:tmpl w:val="134E11A2"/>
    <w:lvl w:ilvl="0" w:tplc="68806B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AB63F7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6">
    <w:nsid w:val="4DC0171B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7">
    <w:nsid w:val="5680298D"/>
    <w:multiLevelType w:val="hybridMultilevel"/>
    <w:tmpl w:val="927AD0BE"/>
    <w:lvl w:ilvl="0" w:tplc="19E85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02063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FCCF3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168F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6E21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EBE8E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33E4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8D20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9AAB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50B1A65"/>
    <w:multiLevelType w:val="hybridMultilevel"/>
    <w:tmpl w:val="3D7C4116"/>
    <w:lvl w:ilvl="0" w:tplc="6318ED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166B87"/>
    <w:multiLevelType w:val="hybridMultilevel"/>
    <w:tmpl w:val="D054AA56"/>
    <w:lvl w:ilvl="0" w:tplc="D9064FC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C1FA379C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E49A8978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3F1C9218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3A2E4B82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2F229280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CD3291DC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14741818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D19A9384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>
    <w:nsid w:val="76281B62"/>
    <w:multiLevelType w:val="hybridMultilevel"/>
    <w:tmpl w:val="B84CDE7E"/>
    <w:lvl w:ilvl="0" w:tplc="DC621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62E58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312EE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23866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030B1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26AA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3C54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720BA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C5ED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D9E583C"/>
    <w:multiLevelType w:val="multilevel"/>
    <w:tmpl w:val="FF644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3"/>
  </w:num>
  <w:num w:numId="4">
    <w:abstractNumId w:val="6"/>
  </w:num>
  <w:num w:numId="5">
    <w:abstractNumId w:val="7"/>
  </w:num>
  <w:num w:numId="6">
    <w:abstractNumId w:val="10"/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764"/>
    <w:rsid w:val="000733AA"/>
    <w:rsid w:val="00075C8A"/>
    <w:rsid w:val="00093B3E"/>
    <w:rsid w:val="000C4085"/>
    <w:rsid w:val="000E650F"/>
    <w:rsid w:val="000F13B1"/>
    <w:rsid w:val="000F509C"/>
    <w:rsid w:val="000F6239"/>
    <w:rsid w:val="00140446"/>
    <w:rsid w:val="00151B7F"/>
    <w:rsid w:val="00151D82"/>
    <w:rsid w:val="00152121"/>
    <w:rsid w:val="001744F3"/>
    <w:rsid w:val="00183452"/>
    <w:rsid w:val="001B7F7F"/>
    <w:rsid w:val="001D14BB"/>
    <w:rsid w:val="00230C61"/>
    <w:rsid w:val="002465F3"/>
    <w:rsid w:val="00247AA7"/>
    <w:rsid w:val="002557BC"/>
    <w:rsid w:val="00276138"/>
    <w:rsid w:val="00295589"/>
    <w:rsid w:val="002D78CA"/>
    <w:rsid w:val="00307826"/>
    <w:rsid w:val="00310457"/>
    <w:rsid w:val="003179DC"/>
    <w:rsid w:val="00340C83"/>
    <w:rsid w:val="00347464"/>
    <w:rsid w:val="00442230"/>
    <w:rsid w:val="00442C4E"/>
    <w:rsid w:val="00473EA9"/>
    <w:rsid w:val="004A75DC"/>
    <w:rsid w:val="004D41DE"/>
    <w:rsid w:val="004E227D"/>
    <w:rsid w:val="0052367D"/>
    <w:rsid w:val="0054201B"/>
    <w:rsid w:val="00585655"/>
    <w:rsid w:val="005A2A8A"/>
    <w:rsid w:val="005B211E"/>
    <w:rsid w:val="005E7764"/>
    <w:rsid w:val="005F6965"/>
    <w:rsid w:val="006013BE"/>
    <w:rsid w:val="00635F61"/>
    <w:rsid w:val="00636825"/>
    <w:rsid w:val="00637727"/>
    <w:rsid w:val="00641538"/>
    <w:rsid w:val="00672A5D"/>
    <w:rsid w:val="00692758"/>
    <w:rsid w:val="0069485B"/>
    <w:rsid w:val="006C0CB8"/>
    <w:rsid w:val="006C54E0"/>
    <w:rsid w:val="006E474A"/>
    <w:rsid w:val="00700489"/>
    <w:rsid w:val="00710CB6"/>
    <w:rsid w:val="00733049"/>
    <w:rsid w:val="00737747"/>
    <w:rsid w:val="007514EB"/>
    <w:rsid w:val="00785728"/>
    <w:rsid w:val="00794AAE"/>
    <w:rsid w:val="007A7410"/>
    <w:rsid w:val="007D2608"/>
    <w:rsid w:val="007D2C5B"/>
    <w:rsid w:val="008323F5"/>
    <w:rsid w:val="00840F56"/>
    <w:rsid w:val="008423E6"/>
    <w:rsid w:val="008463AC"/>
    <w:rsid w:val="008507A0"/>
    <w:rsid w:val="0085567B"/>
    <w:rsid w:val="00877E34"/>
    <w:rsid w:val="00877ECA"/>
    <w:rsid w:val="008B6A49"/>
    <w:rsid w:val="008D4FE2"/>
    <w:rsid w:val="008E1822"/>
    <w:rsid w:val="008F1F21"/>
    <w:rsid w:val="00911FCB"/>
    <w:rsid w:val="009256BE"/>
    <w:rsid w:val="00935787"/>
    <w:rsid w:val="00943C54"/>
    <w:rsid w:val="009505DD"/>
    <w:rsid w:val="00957245"/>
    <w:rsid w:val="009720B5"/>
    <w:rsid w:val="009851AE"/>
    <w:rsid w:val="00995763"/>
    <w:rsid w:val="009B1652"/>
    <w:rsid w:val="009C74B4"/>
    <w:rsid w:val="00A05374"/>
    <w:rsid w:val="00A262AD"/>
    <w:rsid w:val="00A5709E"/>
    <w:rsid w:val="00A7185F"/>
    <w:rsid w:val="00A82203"/>
    <w:rsid w:val="00A92648"/>
    <w:rsid w:val="00AD5651"/>
    <w:rsid w:val="00AD7255"/>
    <w:rsid w:val="00B357C2"/>
    <w:rsid w:val="00B75901"/>
    <w:rsid w:val="00BD2ADE"/>
    <w:rsid w:val="00C026DD"/>
    <w:rsid w:val="00C215DA"/>
    <w:rsid w:val="00C45E71"/>
    <w:rsid w:val="00C54989"/>
    <w:rsid w:val="00C70D91"/>
    <w:rsid w:val="00C74B71"/>
    <w:rsid w:val="00C90E8B"/>
    <w:rsid w:val="00D05215"/>
    <w:rsid w:val="00D10870"/>
    <w:rsid w:val="00D231CE"/>
    <w:rsid w:val="00D33054"/>
    <w:rsid w:val="00D41C0B"/>
    <w:rsid w:val="00D52369"/>
    <w:rsid w:val="00D82149"/>
    <w:rsid w:val="00D87538"/>
    <w:rsid w:val="00DB4E9F"/>
    <w:rsid w:val="00DE5D90"/>
    <w:rsid w:val="00DF1AAB"/>
    <w:rsid w:val="00DF7E1E"/>
    <w:rsid w:val="00E06AC4"/>
    <w:rsid w:val="00E72055"/>
    <w:rsid w:val="00E75A07"/>
    <w:rsid w:val="00E920C6"/>
    <w:rsid w:val="00E94F09"/>
    <w:rsid w:val="00ED7016"/>
    <w:rsid w:val="00EE30F8"/>
    <w:rsid w:val="00EF0C37"/>
    <w:rsid w:val="00EF17D4"/>
    <w:rsid w:val="00F077A4"/>
    <w:rsid w:val="00F30C2F"/>
    <w:rsid w:val="00F5536C"/>
    <w:rsid w:val="00F63E62"/>
    <w:rsid w:val="00F728F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74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7747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7747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7747"/>
    <w:pPr>
      <w:keepNext/>
      <w:jc w:val="both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37747"/>
    <w:pPr>
      <w:keepNext/>
      <w:jc w:val="center"/>
      <w:outlineLvl w:val="3"/>
    </w:pPr>
    <w:rPr>
      <w:b/>
      <w:sz w:val="4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7747"/>
    <w:pPr>
      <w:keepNext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21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5212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5212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5212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52121"/>
    <w:rPr>
      <w:rFonts w:ascii="Calibri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73774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2121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737747"/>
    <w:rPr>
      <w:rFonts w:cs="Times New Roman"/>
    </w:rPr>
  </w:style>
  <w:style w:type="paragraph" w:customStyle="1" w:styleId="BodyText21">
    <w:name w:val="Body Text 21"/>
    <w:basedOn w:val="Normal"/>
    <w:uiPriority w:val="99"/>
    <w:rsid w:val="00737747"/>
    <w:pPr>
      <w:ind w:right="57" w:firstLine="709"/>
      <w:jc w:val="both"/>
    </w:pPr>
    <w:rPr>
      <w:sz w:val="28"/>
    </w:rPr>
  </w:style>
  <w:style w:type="paragraph" w:styleId="BodyText">
    <w:name w:val="Body Text"/>
    <w:basedOn w:val="Normal"/>
    <w:link w:val="BodyTextChar"/>
    <w:uiPriority w:val="99"/>
    <w:rsid w:val="00737747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52121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3774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2121"/>
    <w:rPr>
      <w:rFonts w:cs="Times New Roman"/>
      <w:sz w:val="20"/>
      <w:szCs w:val="20"/>
    </w:rPr>
  </w:style>
  <w:style w:type="paragraph" w:customStyle="1" w:styleId="BodyText22">
    <w:name w:val="Body Text 22"/>
    <w:basedOn w:val="Normal"/>
    <w:uiPriority w:val="99"/>
    <w:rsid w:val="00737747"/>
    <w:pPr>
      <w:ind w:firstLine="708"/>
      <w:jc w:val="both"/>
    </w:pPr>
    <w:rPr>
      <w:sz w:val="28"/>
    </w:rPr>
  </w:style>
  <w:style w:type="paragraph" w:customStyle="1" w:styleId="BodyText23">
    <w:name w:val="Body Text 23"/>
    <w:basedOn w:val="Normal"/>
    <w:uiPriority w:val="99"/>
    <w:rsid w:val="00737747"/>
    <w:pPr>
      <w:jc w:val="both"/>
    </w:pPr>
    <w:rPr>
      <w:sz w:val="28"/>
    </w:rPr>
  </w:style>
  <w:style w:type="paragraph" w:customStyle="1" w:styleId="BodyTextIndent21">
    <w:name w:val="Body Text Indent 21"/>
    <w:basedOn w:val="Normal"/>
    <w:uiPriority w:val="99"/>
    <w:rsid w:val="00737747"/>
    <w:pPr>
      <w:ind w:firstLine="360"/>
      <w:jc w:val="both"/>
    </w:pPr>
    <w:rPr>
      <w:sz w:val="28"/>
    </w:rPr>
  </w:style>
  <w:style w:type="paragraph" w:styleId="BodyText2">
    <w:name w:val="Body Text 2"/>
    <w:basedOn w:val="Normal"/>
    <w:link w:val="BodyText2Char"/>
    <w:uiPriority w:val="99"/>
    <w:rsid w:val="00737747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52121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37747"/>
    <w:pPr>
      <w:ind w:left="142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2121"/>
    <w:rPr>
      <w:rFonts w:cs="Times New Roman"/>
      <w:sz w:val="20"/>
      <w:szCs w:val="20"/>
    </w:rPr>
  </w:style>
  <w:style w:type="paragraph" w:styleId="NormalWeb">
    <w:name w:val="Normal (Web)"/>
    <w:basedOn w:val="Normal"/>
    <w:uiPriority w:val="99"/>
    <w:rsid w:val="008B6A49"/>
    <w:pPr>
      <w:widowControl w:val="0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9720B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323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3452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231</Words>
  <Characters>1322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Довожу до Вашего сведения, что все комплексы средств автоматизации ГАС “ВЫБОРЫ”, установленные монтажно-технологическим управлением “ИКАР” в Ростовской области сданы на материальную сохранность под полную материальную ответственность избирательной комис</dc:title>
  <dc:subject/>
  <dc:creator>voshod</dc:creator>
  <cp:keywords/>
  <dc:description/>
  <cp:lastModifiedBy>1</cp:lastModifiedBy>
  <cp:revision>4</cp:revision>
  <cp:lastPrinted>2010-08-08T10:33:00Z</cp:lastPrinted>
  <dcterms:created xsi:type="dcterms:W3CDTF">2010-11-25T10:53:00Z</dcterms:created>
  <dcterms:modified xsi:type="dcterms:W3CDTF">2009-02-24T14:44:00Z</dcterms:modified>
</cp:coreProperties>
</file>